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2A" w:rsidRPr="00331F42" w:rsidRDefault="007E2B2A" w:rsidP="001241C5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7E2B2A" w:rsidRPr="00331F42" w:rsidRDefault="007E2B2A" w:rsidP="001241C5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224/11.02-04/15-38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7E2B2A" w:rsidRPr="00550519" w:rsidRDefault="007E2B2A" w:rsidP="001241C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7E2B2A" w:rsidRPr="00345001" w:rsidRDefault="007E2B2A" w:rsidP="001241C5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617C25">
        <w:rPr>
          <w:rFonts w:ascii="Times New Roman" w:hAnsi="Times New Roman" w:cs="Times New Roman"/>
          <w:spacing w:val="-6"/>
        </w:rPr>
        <w:t>контрольно-измерительных приборов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7E2B2A" w:rsidRPr="00331F42" w:rsidRDefault="007E2B2A" w:rsidP="001241C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7E2B2A" w:rsidRPr="00331F42" w:rsidRDefault="007E2B2A" w:rsidP="001241C5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7E2B2A" w:rsidRPr="00331F42" w:rsidRDefault="007E2B2A" w:rsidP="001241C5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7E2B2A" w:rsidRPr="009525BE" w:rsidRDefault="007E2B2A" w:rsidP="001241C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9525BE">
        <w:rPr>
          <w:rFonts w:ascii="Times New Roman" w:hAnsi="Times New Roman" w:cs="Times New Roman"/>
          <w:color w:val="000000"/>
        </w:rPr>
        <w:t xml:space="preserve">Фенина Нина Андреевна, (48439) 9-47-50, (48439) 9-49-30, </w:t>
      </w:r>
      <w:r w:rsidRPr="009525BE">
        <w:rPr>
          <w:rFonts w:ascii="Times New Roman" w:hAnsi="Times New Roman" w:cs="Times New Roman"/>
          <w:color w:val="000000"/>
          <w:lang w:val="en-US"/>
        </w:rPr>
        <w:t>nfenina</w:t>
      </w:r>
      <w:r w:rsidRPr="009525BE">
        <w:rPr>
          <w:rFonts w:ascii="Times New Roman" w:hAnsi="Times New Roman" w:cs="Times New Roman"/>
          <w:color w:val="000000"/>
        </w:rPr>
        <w:t>@</w:t>
      </w:r>
      <w:r w:rsidRPr="009525BE">
        <w:rPr>
          <w:rFonts w:ascii="Times New Roman" w:hAnsi="Times New Roman" w:cs="Times New Roman"/>
          <w:color w:val="000000"/>
          <w:lang w:val="en-US"/>
        </w:rPr>
        <w:t>ippe</w:t>
      </w:r>
      <w:r w:rsidRPr="009525BE">
        <w:rPr>
          <w:rFonts w:ascii="Times New Roman" w:hAnsi="Times New Roman" w:cs="Times New Roman"/>
          <w:color w:val="000000"/>
        </w:rPr>
        <w:t>.</w:t>
      </w:r>
      <w:r w:rsidRPr="009525BE">
        <w:rPr>
          <w:rFonts w:ascii="Times New Roman" w:hAnsi="Times New Roman" w:cs="Times New Roman"/>
          <w:color w:val="000000"/>
          <w:lang w:val="en-US"/>
        </w:rPr>
        <w:t>ru</w:t>
      </w:r>
      <w:r w:rsidRPr="009525BE">
        <w:rPr>
          <w:rFonts w:ascii="Times New Roman" w:hAnsi="Times New Roman" w:cs="Times New Roman"/>
          <w:color w:val="000000"/>
        </w:rPr>
        <w:t>.</w:t>
      </w:r>
    </w:p>
    <w:p w:rsidR="007E2B2A" w:rsidRPr="00550519" w:rsidRDefault="007E2B2A" w:rsidP="001241C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7E2B2A" w:rsidRPr="00345001" w:rsidRDefault="007E2B2A" w:rsidP="001241C5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617C25">
        <w:rPr>
          <w:rFonts w:ascii="Times New Roman" w:hAnsi="Times New Roman" w:cs="Times New Roman"/>
        </w:rPr>
        <w:t>контрольно-измерительных приборов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7E2B2A" w:rsidRDefault="007E2B2A" w:rsidP="001241C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7E2B2A" w:rsidRDefault="007E2B2A" w:rsidP="001241C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544D75">
        <w:rPr>
          <w:rFonts w:ascii="Times New Roman" w:hAnsi="Times New Roman" w:cs="Times New Roman"/>
        </w:rPr>
        <w:t>20 марта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7E2B2A" w:rsidRPr="00C573AC" w:rsidRDefault="007E2B2A" w:rsidP="001241C5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7E2B2A" w:rsidRPr="00331F42" w:rsidRDefault="007E2B2A" w:rsidP="001241C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7E2B2A" w:rsidRPr="00331F42" w:rsidRDefault="007E2B2A" w:rsidP="001241C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7E2B2A" w:rsidRPr="00331F42" w:rsidRDefault="007E2B2A" w:rsidP="001241C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7E2B2A" w:rsidRPr="00331F42" w:rsidRDefault="007E2B2A" w:rsidP="001241C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7E2B2A" w:rsidRPr="00B656CB" w:rsidRDefault="007E2B2A" w:rsidP="001241C5">
      <w:pPr>
        <w:numPr>
          <w:ilvl w:val="0"/>
          <w:numId w:val="1"/>
        </w:numPr>
        <w:tabs>
          <w:tab w:val="clear" w:pos="1070"/>
          <w:tab w:val="left" w:pos="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735CB8">
        <w:rPr>
          <w:rFonts w:ascii="Times New Roman" w:hAnsi="Times New Roman" w:cs="Times New Roman"/>
        </w:rPr>
        <w:t>15 640,00 (пятнадцать тысяч шестьсот сорок рублей 00</w:t>
      </w:r>
      <w:r w:rsidRPr="00B656CB">
        <w:rPr>
          <w:rFonts w:ascii="Times New Roman" w:hAnsi="Times New Roman" w:cs="Times New Roman"/>
        </w:rPr>
        <w:t xml:space="preserve"> коп</w:t>
      </w:r>
      <w:r w:rsidRPr="00B656CB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B656CB">
        <w:rPr>
          <w:rFonts w:ascii="Times New Roman" w:hAnsi="Times New Roman" w:cs="Times New Roman"/>
          <w:color w:val="000000"/>
        </w:rPr>
        <w:t xml:space="preserve">) рублей, включая НДС 18%. </w:t>
      </w:r>
      <w:r>
        <w:rPr>
          <w:rFonts w:ascii="Times New Roman" w:hAnsi="Times New Roman" w:cs="Times New Roman"/>
          <w:color w:val="000000"/>
        </w:rPr>
        <w:t>С</w:t>
      </w:r>
      <w:r w:rsidRPr="00B656CB">
        <w:rPr>
          <w:rFonts w:ascii="Times New Roman" w:hAnsi="Times New Roman" w:cs="Times New Roman"/>
          <w:color w:val="000000"/>
        </w:rPr>
        <w:t xml:space="preserve"> учетом или без учета расходов на перевозку, страхование, уплату таможенных пошлин, налогов и других обязательных платежей: в стоимость товара включены расходы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7E2B2A" w:rsidRPr="00B656CB" w:rsidRDefault="007E2B2A" w:rsidP="001241C5">
      <w:pPr>
        <w:tabs>
          <w:tab w:val="left" w:pos="0"/>
        </w:tabs>
        <w:suppressAutoHyphens w:val="0"/>
        <w:ind w:firstLine="1418"/>
        <w:jc w:val="both"/>
        <w:rPr>
          <w:rFonts w:ascii="Times New Roman" w:hAnsi="Times New Roman" w:cs="Times New Roman"/>
          <w:spacing w:val="-6"/>
        </w:rPr>
      </w:pPr>
      <w:r w:rsidRPr="00B656CB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735CB8">
        <w:rPr>
          <w:rFonts w:ascii="Times New Roman" w:hAnsi="Times New Roman" w:cs="Times New Roman"/>
        </w:rPr>
        <w:t>13 254,23 (тринадцать тысяч двести пятьдесят четыре рубля 23</w:t>
      </w:r>
      <w:r w:rsidRPr="00B656CB">
        <w:rPr>
          <w:rFonts w:ascii="Times New Roman" w:hAnsi="Times New Roman" w:cs="Times New Roman"/>
          <w:color w:val="000000"/>
        </w:rPr>
        <w:t xml:space="preserve"> коп</w:t>
      </w:r>
      <w:r w:rsidRPr="00B656CB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йки) </w:t>
      </w:r>
      <w:r w:rsidRPr="00B656CB">
        <w:rPr>
          <w:rFonts w:ascii="Times New Roman" w:hAnsi="Times New Roman" w:cs="Times New Roman"/>
        </w:rPr>
        <w:t>рублей</w:t>
      </w:r>
      <w:r w:rsidRPr="00B656CB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7E2B2A" w:rsidRPr="00D37E19" w:rsidRDefault="007E2B2A" w:rsidP="001241C5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7E2B2A" w:rsidRPr="00331F42" w:rsidRDefault="007E2B2A" w:rsidP="001241C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7E2B2A" w:rsidRDefault="007E2B2A" w:rsidP="00F671A8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7E2B2A" w:rsidRDefault="007E2B2A" w:rsidP="00F671A8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7E2B2A" w:rsidRPr="00331F42" w:rsidRDefault="007E2B2A" w:rsidP="001241C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10.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7E2B2A" w:rsidRPr="00544D75" w:rsidRDefault="007E2B2A" w:rsidP="001241C5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</w:t>
      </w:r>
      <w:bookmarkStart w:id="0" w:name="_GoBack"/>
      <w:bookmarkEnd w:id="0"/>
      <w:r>
        <w:rPr>
          <w:rFonts w:ascii="Times New Roman" w:hAnsi="Times New Roman" w:cs="Times New Roman"/>
          <w:spacing w:val="-6"/>
          <w:highlight w:val="yellow"/>
        </w:rPr>
        <w:t>9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5B5996">
        <w:rPr>
          <w:rFonts w:ascii="Times New Roman" w:hAnsi="Times New Roman" w:cs="Times New Roman"/>
          <w:spacing w:val="-6"/>
        </w:rPr>
        <w:t>февраля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7E2B2A" w:rsidRPr="00544D75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«13» февраля 2015 года.</w:t>
      </w:r>
    </w:p>
    <w:p w:rsidR="007E2B2A" w:rsidRPr="00544D75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«13» февраля 2015 года.</w:t>
      </w:r>
    </w:p>
    <w:p w:rsidR="007E2B2A" w:rsidRPr="00331F4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после определения победителя запроса</w:t>
      </w:r>
      <w:r w:rsidRPr="00331F42">
        <w:rPr>
          <w:rFonts w:ascii="Times New Roman" w:hAnsi="Times New Roman" w:cs="Times New Roman"/>
          <w:spacing w:val="-6"/>
        </w:rPr>
        <w:t xml:space="preserve">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</w:t>
      </w:r>
      <w:r>
        <w:rPr>
          <w:rFonts w:ascii="Times New Roman" w:hAnsi="Times New Roman" w:cs="Times New Roman"/>
        </w:rPr>
        <w:t>а официальном сайте и не более 20</w:t>
      </w:r>
      <w:r w:rsidRPr="00331F42">
        <w:rPr>
          <w:rFonts w:ascii="Times New Roman" w:hAnsi="Times New Roman" w:cs="Times New Roman"/>
        </w:rPr>
        <w:t xml:space="preserve"> дней.</w:t>
      </w:r>
    </w:p>
    <w:p w:rsidR="007E2B2A" w:rsidRPr="00331F4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14.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7E2B2A" w:rsidRPr="00E8713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7E2B2A" w:rsidRPr="00E8713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7E2B2A" w:rsidRPr="00E8713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7E2B2A" w:rsidRPr="00E8713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7E2B2A" w:rsidRPr="00E87132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7E2B2A" w:rsidRPr="00A6215E" w:rsidRDefault="007E2B2A" w:rsidP="001241C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7E2B2A" w:rsidRDefault="007E2B2A">
      <w:pPr>
        <w:rPr>
          <w:rFonts w:cs="Times New Roman"/>
        </w:rPr>
      </w:pPr>
    </w:p>
    <w:sectPr w:rsidR="007E2B2A" w:rsidSect="0081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D30"/>
    <w:rsid w:val="000E1028"/>
    <w:rsid w:val="001241C5"/>
    <w:rsid w:val="001F4D81"/>
    <w:rsid w:val="00227A02"/>
    <w:rsid w:val="00331F42"/>
    <w:rsid w:val="00345001"/>
    <w:rsid w:val="00536BA0"/>
    <w:rsid w:val="00544D75"/>
    <w:rsid w:val="00550519"/>
    <w:rsid w:val="005B5996"/>
    <w:rsid w:val="00617C25"/>
    <w:rsid w:val="006F4A20"/>
    <w:rsid w:val="007027F2"/>
    <w:rsid w:val="00735CB8"/>
    <w:rsid w:val="007757DE"/>
    <w:rsid w:val="007E2B2A"/>
    <w:rsid w:val="00811963"/>
    <w:rsid w:val="008930FD"/>
    <w:rsid w:val="008D5324"/>
    <w:rsid w:val="008E3C0C"/>
    <w:rsid w:val="009525BE"/>
    <w:rsid w:val="00A6215E"/>
    <w:rsid w:val="00AF2D02"/>
    <w:rsid w:val="00B656CB"/>
    <w:rsid w:val="00BA02D4"/>
    <w:rsid w:val="00C572F3"/>
    <w:rsid w:val="00C573AC"/>
    <w:rsid w:val="00CA0665"/>
    <w:rsid w:val="00D2148B"/>
    <w:rsid w:val="00D37E19"/>
    <w:rsid w:val="00D42E6F"/>
    <w:rsid w:val="00E40D30"/>
    <w:rsid w:val="00E87132"/>
    <w:rsid w:val="00F26FEC"/>
    <w:rsid w:val="00F67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1C5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4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9D6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822</Words>
  <Characters>4689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5</cp:revision>
  <cp:lastPrinted>2015-02-02T08:04:00Z</cp:lastPrinted>
  <dcterms:created xsi:type="dcterms:W3CDTF">2015-01-23T09:50:00Z</dcterms:created>
  <dcterms:modified xsi:type="dcterms:W3CDTF">2015-02-02T08:09:00Z</dcterms:modified>
</cp:coreProperties>
</file>